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10423" w14:textId="77777777" w:rsidR="007372E2" w:rsidRDefault="007372E2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018B9F6" w14:textId="77777777"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FA2E6F7" w14:textId="77777777" w:rsidR="00455ADA" w:rsidRDefault="00455AD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78347FA" w14:textId="77777777"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26D2F25" w14:textId="77777777"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1B65285" w14:textId="77777777" w:rsidR="007372E2" w:rsidRPr="00CD7528" w:rsidRDefault="007372E2" w:rsidP="007372E2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CD7528">
        <w:rPr>
          <w:rFonts w:ascii="Arial" w:hAnsi="Arial" w:cs="Arial"/>
          <w:b/>
          <w:szCs w:val="24"/>
          <w:u w:val="single"/>
          <w:lang w:val="pt-BR"/>
        </w:rPr>
        <w:t>DECLARAÇÃO DE MICROEMPRESA / EMPRESA DE PEQUENO PORTE</w:t>
      </w:r>
    </w:p>
    <w:p w14:paraId="3A887503" w14:textId="77777777" w:rsidR="007372E2" w:rsidRPr="00CD7528" w:rsidRDefault="007372E2" w:rsidP="007372E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FFDC384" w14:textId="04FE1B41" w:rsidR="007372E2" w:rsidRPr="00CD7528" w:rsidRDefault="007372E2" w:rsidP="007372E2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7B7282" w:rsidRPr="007B7282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 w:rsidR="00552F51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Pr="009E625D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6542671B" w14:textId="77777777" w:rsidR="007372E2" w:rsidRPr="00CD7528" w:rsidRDefault="007372E2" w:rsidP="007372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a) enquadra-se na situação de microempresa ou empresa de pequeno porte;</w:t>
      </w:r>
    </w:p>
    <w:p w14:paraId="3F7A73F0" w14:textId="77777777" w:rsidR="007372E2" w:rsidRPr="00CD7528" w:rsidRDefault="007372E2" w:rsidP="007372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b) o valor da receita bruta anual da sociedade, no último exercício, não excedeu o limite fixado nos incisos I e II, do art. 3.º, da Lei Complementar nº123/2006, alterada pela Lei Complementar nº 147/2014;</w:t>
      </w:r>
    </w:p>
    <w:p w14:paraId="57BEA510" w14:textId="77777777" w:rsidR="007372E2" w:rsidRPr="00CD7528" w:rsidRDefault="007372E2" w:rsidP="007372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c) não se enquadra em quaisquer das hipóteses de exclusão relacionadas no art. 3.º, § 4.º, incisos I a X, da mesma Lei.</w:t>
      </w:r>
    </w:p>
    <w:p w14:paraId="47CF3FB6" w14:textId="77777777" w:rsidR="007372E2" w:rsidRPr="00CD7528" w:rsidRDefault="007372E2" w:rsidP="007372E2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5685392C" w14:textId="77777777" w:rsidR="0086642C" w:rsidRDefault="0086642C" w:rsidP="0086642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4CC0E58" w14:textId="4FEF300A" w:rsidR="007372E2" w:rsidRDefault="0086642C" w:rsidP="0086642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Vitória/ES.</w:t>
      </w:r>
    </w:p>
    <w:p w14:paraId="2612CE6B" w14:textId="77777777" w:rsidR="0086642C" w:rsidRDefault="0086642C" w:rsidP="0086642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A85B018" w14:textId="77777777" w:rsidR="0086642C" w:rsidRPr="00CD7528" w:rsidRDefault="0086642C" w:rsidP="0086642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34F2F04" w14:textId="77777777" w:rsidR="004154F2" w:rsidRDefault="004154F2" w:rsidP="007372E2"/>
    <w:p w14:paraId="61BD10F2" w14:textId="77777777" w:rsidR="007372E2" w:rsidRDefault="007372E2" w:rsidP="007372E2">
      <w:bookmarkStart w:id="0" w:name="_GoBack"/>
      <w:bookmarkEnd w:id="0"/>
    </w:p>
    <w:p w14:paraId="2D3FFF96" w14:textId="77777777" w:rsidR="00354AAB" w:rsidRDefault="00354AAB" w:rsidP="007372E2"/>
    <w:p w14:paraId="0B3CF802" w14:textId="77777777" w:rsidR="007372E2" w:rsidRDefault="007372E2" w:rsidP="007372E2"/>
    <w:p w14:paraId="3D032863" w14:textId="77777777" w:rsidR="007372E2" w:rsidRDefault="007372E2" w:rsidP="007372E2"/>
    <w:p w14:paraId="3D3138A1" w14:textId="77777777" w:rsidR="007372E2" w:rsidRDefault="007372E2" w:rsidP="007372E2">
      <w:pPr>
        <w:sectPr w:rsidR="007372E2" w:rsidSect="00BC472A">
          <w:headerReference w:type="default" r:id="rId7"/>
          <w:footerReference w:type="default" r:id="rId8"/>
          <w:pgSz w:w="11906" w:h="16838"/>
          <w:pgMar w:top="2098" w:right="1134" w:bottom="1560" w:left="1701" w:header="709" w:footer="375" w:gutter="0"/>
          <w:cols w:space="708"/>
          <w:docGrid w:linePitch="360"/>
        </w:sectPr>
      </w:pPr>
    </w:p>
    <w:p w14:paraId="24564A16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1D65006A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46CDB4DB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CA000EF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0150C6B1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lastRenderedPageBreak/>
        <w:t>MARA ARAUJO</w:t>
      </w:r>
    </w:p>
    <w:p w14:paraId="12E31D11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CPF: 084.054.967-93</w:t>
      </w:r>
    </w:p>
    <w:p w14:paraId="2DDEC176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CRC/ES: 016465/O-8</w:t>
      </w:r>
    </w:p>
    <w:p w14:paraId="55B09841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CONTABILISTA</w:t>
      </w:r>
    </w:p>
    <w:p w14:paraId="72CDE9A3" w14:textId="77777777" w:rsidR="007372E2" w:rsidRDefault="007372E2" w:rsidP="007372E2">
      <w:pPr>
        <w:sectPr w:rsidR="007372E2" w:rsidSect="007372E2">
          <w:type w:val="continuous"/>
          <w:pgSz w:w="11906" w:h="16838"/>
          <w:pgMar w:top="2098" w:right="1134" w:bottom="1701" w:left="1701" w:header="709" w:footer="375" w:gutter="0"/>
          <w:cols w:num="2" w:space="709"/>
          <w:docGrid w:linePitch="360"/>
        </w:sectPr>
      </w:pPr>
    </w:p>
    <w:p w14:paraId="608909A6" w14:textId="77777777" w:rsidR="007372E2" w:rsidRDefault="007372E2" w:rsidP="007372E2"/>
    <w:p w14:paraId="044413D4" w14:textId="77777777" w:rsidR="007372E2" w:rsidRP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14:paraId="42B95C6B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DC625" w14:textId="77777777" w:rsidR="00FA30F2" w:rsidRDefault="00FA30F2" w:rsidP="00307D16">
      <w:r>
        <w:separator/>
      </w:r>
    </w:p>
  </w:endnote>
  <w:endnote w:type="continuationSeparator" w:id="0">
    <w:p w14:paraId="5AE2DDC8" w14:textId="77777777" w:rsidR="00FA30F2" w:rsidRDefault="00FA30F2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0A855" w14:textId="77777777" w:rsidR="00432F82" w:rsidRDefault="00432F82" w:rsidP="00AC2334">
    <w:pPr>
      <w:pStyle w:val="Rodap"/>
      <w:pBdr>
        <w:bottom w:val="single" w:sz="6" w:space="1" w:color="auto"/>
      </w:pBdr>
    </w:pPr>
  </w:p>
  <w:p w14:paraId="0516BB45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541AF93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29D89BB0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75D9727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32087281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2D6AE" w14:textId="77777777" w:rsidR="00FA30F2" w:rsidRDefault="00FA30F2" w:rsidP="00307D16">
      <w:r>
        <w:separator/>
      </w:r>
    </w:p>
  </w:footnote>
  <w:footnote w:type="continuationSeparator" w:id="0">
    <w:p w14:paraId="54FAE136" w14:textId="77777777" w:rsidR="00FA30F2" w:rsidRDefault="00FA30F2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B05DB" w14:textId="77777777" w:rsidR="00307D16" w:rsidRDefault="003C3248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A1A5634" wp14:editId="6F69D71D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E65A7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83E83B9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615011B1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57C3AA10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085FFDD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5999BEF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A1A5634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">
              <v:group id="Group 3" o:spid="_x0000_s1027" style="position:absolute;left:1106;top:710;width:9704;height:1650" coordorigin="1106,710" coordsize="9704,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 id="Freeform 5" o:spid="_x0000_s1028" style="position:absolute;left:1106;top:710;width:9704;height:1650;visibility:visible;mso-wrap-style:square;v-text-anchor:top" coordsize="9704,16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4A6E65A7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83E83B9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Av. Paulino Muller, 795 – Pvmto.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615011B1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57C3AA10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085FFDD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5999BEF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3A49"/>
    <w:rsid w:val="00004941"/>
    <w:rsid w:val="00012D61"/>
    <w:rsid w:val="00014B60"/>
    <w:rsid w:val="000162CE"/>
    <w:rsid w:val="0001672F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3248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55ADA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2F51"/>
    <w:rsid w:val="0055310A"/>
    <w:rsid w:val="00563E41"/>
    <w:rsid w:val="005649E7"/>
    <w:rsid w:val="005728FB"/>
    <w:rsid w:val="00574B30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7AF6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27CF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372E2"/>
    <w:rsid w:val="00745CDE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282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42C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367D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3D32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472A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3C51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30F2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96CC6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16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Genes</dc:creator>
  <cp:lastModifiedBy>Connecting</cp:lastModifiedBy>
  <cp:revision>11</cp:revision>
  <cp:lastPrinted>2025-01-13T13:47:00Z</cp:lastPrinted>
  <dcterms:created xsi:type="dcterms:W3CDTF">2022-07-14T15:57:00Z</dcterms:created>
  <dcterms:modified xsi:type="dcterms:W3CDTF">2025-01-13T13:48:00Z</dcterms:modified>
</cp:coreProperties>
</file>